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434D2E" w14:textId="5504F94C" w:rsidR="00505853" w:rsidRDefault="00E16ED3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5F4B1DC" wp14:editId="4F974103">
                <wp:simplePos x="0" y="0"/>
                <wp:positionH relativeFrom="page">
                  <wp:posOffset>685800</wp:posOffset>
                </wp:positionH>
                <wp:positionV relativeFrom="page">
                  <wp:posOffset>2431415</wp:posOffset>
                </wp:positionV>
                <wp:extent cx="4800600" cy="1371600"/>
                <wp:effectExtent l="0" t="0" r="0" b="0"/>
                <wp:wrapTight wrapText="bothSides">
                  <wp:wrapPolygon edited="0">
                    <wp:start x="0" y="0"/>
                    <wp:lineTo x="0" y="21400"/>
                    <wp:lineTo x="21543" y="21400"/>
                    <wp:lineTo x="21543" y="0"/>
                    <wp:lineTo x="0" y="0"/>
                  </wp:wrapPolygon>
                </wp:wrapTight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D302FB1" w14:textId="3FA1754C" w:rsidR="00BC6726" w:rsidRPr="00354723" w:rsidRDefault="00D61E53" w:rsidP="008829FF">
                            <w:pPr>
                              <w:pStyle w:val="Title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Vel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Aliquam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Mentitum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an Partem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Denique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F4B1D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54pt;margin-top:191.45pt;width:378pt;height:108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" filled="f" stroked="f">
                <v:textbox inset="0,0,0,0">
                  <w:txbxContent>
                    <w:p w14:paraId="0D302FB1" w14:textId="3FA1754C" w:rsidR="00BC6726" w:rsidRPr="00354723" w:rsidRDefault="00D61E53" w:rsidP="008829FF">
                      <w:pPr>
                        <w:pStyle w:val="Title"/>
                        <w:rPr>
                          <w:rFonts w:ascii="Roboto" w:hAnsi="Roboto"/>
                        </w:rPr>
                      </w:pPr>
                      <w:proofErr w:type="spellStart"/>
                      <w:r w:rsidRPr="00354723">
                        <w:rPr>
                          <w:rFonts w:ascii="Roboto" w:hAnsi="Roboto"/>
                        </w:rPr>
                        <w:t>Vel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Aliquam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Mentitum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an Partem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Denique</w:t>
                      </w:r>
                      <w:proofErr w:type="spell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BD7F9E8" wp14:editId="2F970493">
                <wp:simplePos x="0" y="0"/>
                <wp:positionH relativeFrom="page">
                  <wp:posOffset>685800</wp:posOffset>
                </wp:positionH>
                <wp:positionV relativeFrom="page">
                  <wp:posOffset>2113145</wp:posOffset>
                </wp:positionV>
                <wp:extent cx="4572000" cy="381523"/>
                <wp:effectExtent l="0" t="0" r="0" b="0"/>
                <wp:wrapTight wrapText="bothSides">
                  <wp:wrapPolygon edited="0">
                    <wp:start x="0" y="0"/>
                    <wp:lineTo x="0" y="20160"/>
                    <wp:lineTo x="21480" y="20160"/>
                    <wp:lineTo x="21480" y="0"/>
                    <wp:lineTo x="0" y="0"/>
                  </wp:wrapPolygon>
                </wp:wrapTight>
                <wp:docPr id="2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815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C1C23AD" w14:textId="1716FED8" w:rsidR="00BC6726" w:rsidRPr="00354723" w:rsidRDefault="00D61E53" w:rsidP="00BC6726">
                            <w:pPr>
                              <w:rPr>
                                <w:rFonts w:ascii="Roboto" w:hAnsi="Roboto"/>
                                <w:cap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  <w:caps/>
                                <w:color w:val="FFFFFF" w:themeColor="background1"/>
                                <w:sz w:val="32"/>
                                <w:szCs w:val="32"/>
                              </w:rPr>
                              <w:t>Meleu Ignota Lobortis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D7F9E8" id="_x0000_s1027" type="#_x0000_t202" style="position:absolute;margin-left:54pt;margin-top:166.4pt;width:5in;height:30.0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" filled="f" stroked="f">
                <v:textbox inset="0,0,0,0">
                  <w:txbxContent>
                    <w:p w14:paraId="1C1C23AD" w14:textId="1716FED8" w:rsidR="00BC6726" w:rsidRPr="00354723" w:rsidRDefault="00D61E53" w:rsidP="00BC6726">
                      <w:pPr>
                        <w:rPr>
                          <w:rFonts w:ascii="Roboto" w:hAnsi="Roboto"/>
                          <w:caps/>
                          <w:color w:val="FFFFFF" w:themeColor="background1"/>
                          <w:sz w:val="32"/>
                          <w:szCs w:val="32"/>
                        </w:rPr>
                      </w:pPr>
                      <w:r w:rsidRPr="00354723">
                        <w:rPr>
                          <w:rFonts w:ascii="Roboto" w:hAnsi="Roboto"/>
                          <w:caps/>
                          <w:color w:val="FFFFFF" w:themeColor="background1"/>
                          <w:sz w:val="32"/>
                          <w:szCs w:val="32"/>
                        </w:rPr>
                        <w:t>Meleu Ignota Lobortis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Pr="00E16ED3">
        <w:rPr>
          <w:noProof/>
          <w:color w:val="0070C0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A077612" wp14:editId="5300FD1F">
                <wp:simplePos x="0" y="0"/>
                <wp:positionH relativeFrom="column">
                  <wp:posOffset>19455</wp:posOffset>
                </wp:positionH>
                <wp:positionV relativeFrom="paragraph">
                  <wp:posOffset>400050</wp:posOffset>
                </wp:positionV>
                <wp:extent cx="6766925" cy="3200400"/>
                <wp:effectExtent l="50800" t="25400" r="66040" b="7620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6925" cy="3200400"/>
                        </a:xfrm>
                        <a:prstGeom prst="rect">
                          <a:avLst/>
                        </a:prstGeom>
                        <a:solidFill>
                          <a:srgbClr val="0070C0">
                            <a:alpha val="67000"/>
                          </a:srgbClr>
                        </a:solidFill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52FB41" id="Rectangle 9" o:spid="_x0000_s1026" style="position:absolute;margin-left:1.55pt;margin-top:31.5pt;width:532.85pt;height:25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" fillcolor="#0070c0" strokecolor="#44427b [3047]">
                <v:fill opacity="43947f"/>
                <v:shadow on="t" color="black" opacity="22937f" origin=",.5" offset="0,.63889mm"/>
              </v:rect>
            </w:pict>
          </mc:Fallback>
        </mc:AlternateContent>
      </w:r>
      <w:r w:rsidR="008829FF">
        <w:rPr>
          <w:noProof/>
        </w:rPr>
        <w:drawing>
          <wp:anchor distT="0" distB="0" distL="118745" distR="118745" simplePos="0" relativeHeight="251650560" behindDoc="0" locked="0" layoutInCell="1" allowOverlap="1" wp14:anchorId="43F3796D" wp14:editId="7E332901">
            <wp:simplePos x="0" y="0"/>
            <wp:positionH relativeFrom="page">
              <wp:posOffset>474980</wp:posOffset>
            </wp:positionH>
            <wp:positionV relativeFrom="page">
              <wp:posOffset>914400</wp:posOffset>
            </wp:positionV>
            <wp:extent cx="6767195" cy="3200400"/>
            <wp:effectExtent l="0" t="0" r="0" b="0"/>
            <wp:wrapTight wrapText="bothSides">
              <wp:wrapPolygon edited="0">
                <wp:start x="0" y="0"/>
                <wp:lineTo x="0" y="21429"/>
                <wp:lineTo x="21484" y="21429"/>
                <wp:lineTo x="21484" y="0"/>
                <wp:lineTo x="0" y="0"/>
              </wp:wrapPolygon>
            </wp:wrapTight>
            <wp:docPr id="1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ceholder-base---neutral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" t="40001" r="1755" b="24479"/>
                    <a:stretch/>
                  </pic:blipFill>
                  <pic:spPr bwMode="auto">
                    <a:xfrm>
                      <a:off x="0" y="0"/>
                      <a:ext cx="6767195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C6726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854C72D" wp14:editId="080DE02B">
                <wp:simplePos x="0" y="0"/>
                <wp:positionH relativeFrom="page">
                  <wp:posOffset>8211671</wp:posOffset>
                </wp:positionH>
                <wp:positionV relativeFrom="page">
                  <wp:posOffset>1452282</wp:posOffset>
                </wp:positionV>
                <wp:extent cx="4912658" cy="5459506"/>
                <wp:effectExtent l="0" t="0" r="0" b="1905"/>
                <wp:wrapThrough wrapText="bothSides">
                  <wp:wrapPolygon edited="0">
                    <wp:start x="112" y="0"/>
                    <wp:lineTo x="112" y="21507"/>
                    <wp:lineTo x="21332" y="21507"/>
                    <wp:lineTo x="21332" y="0"/>
                    <wp:lineTo x="112" y="0"/>
                  </wp:wrapPolygon>
                </wp:wrapThrough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2658" cy="54595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B96B92" w14:textId="79F01FF1" w:rsidR="00BC6726" w:rsidRDefault="00BC6726" w:rsidP="00BC6726">
                            <w:pPr>
                              <w:pStyle w:val="UCRBullet"/>
                            </w:pPr>
                            <w:r>
                              <w:t>UCR Bullet</w:t>
                            </w:r>
                          </w:p>
                          <w:p w14:paraId="175D8626" w14:textId="68C3C000" w:rsidR="00BC6726" w:rsidRDefault="00BC6726">
                            <w:r>
                              <w:t>UCR Series Name</w:t>
                            </w:r>
                          </w:p>
                          <w:p w14:paraId="0C064CFA" w14:textId="608A9BBA" w:rsidR="00BC6726" w:rsidRDefault="00BC6726">
                            <w:r>
                              <w:t>UCR Sub time/place</w:t>
                            </w:r>
                          </w:p>
                          <w:p w14:paraId="38A9AE25" w14:textId="4FAB1BC0" w:rsidR="00BC6726" w:rsidRDefault="00BC6726">
                            <w:r>
                              <w:t>UCR Sub date</w:t>
                            </w:r>
                          </w:p>
                          <w:p w14:paraId="40852A0D" w14:textId="2ABC18B2" w:rsidR="00BC6726" w:rsidRDefault="00BC6726">
                            <w:r>
                              <w:t>UCR body</w:t>
                            </w:r>
                          </w:p>
                          <w:p w14:paraId="72546538" w14:textId="266E1313" w:rsidR="00BC6726" w:rsidRDefault="00BC6726">
                            <w:r>
                              <w:t>UCR Head</w:t>
                            </w:r>
                          </w:p>
                          <w:p w14:paraId="0D0C282E" w14:textId="61BCDFB2" w:rsidR="00BC6726" w:rsidRDefault="00BC6726">
                            <w:r>
                              <w:t>UCR Head 43</w:t>
                            </w:r>
                          </w:p>
                          <w:p w14:paraId="67DE99BD" w14:textId="25DE890E" w:rsidR="00BC6726" w:rsidRDefault="00BC6726">
                            <w:r>
                              <w:t>UCR Sub 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4C72D" id="Text Box 22" o:spid="_x0000_s1028" type="#_x0000_t202" style="position:absolute;margin-left:646.6pt;margin-top:114.35pt;width:386.8pt;height:429.9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" filled="f" stroked="f">
                <v:textbox>
                  <w:txbxContent>
                    <w:p w14:paraId="12B96B92" w14:textId="79F01FF1" w:rsidR="00BC6726" w:rsidRDefault="00BC6726" w:rsidP="00BC6726">
                      <w:pPr>
                        <w:pStyle w:val="UCRBullet"/>
                      </w:pPr>
                      <w:r>
                        <w:t>UCR Bullet</w:t>
                      </w:r>
                    </w:p>
                    <w:p w14:paraId="175D8626" w14:textId="68C3C000" w:rsidR="00BC6726" w:rsidRDefault="00BC6726">
                      <w:r>
                        <w:t>UCR Series Name</w:t>
                      </w:r>
                    </w:p>
                    <w:p w14:paraId="0C064CFA" w14:textId="608A9BBA" w:rsidR="00BC6726" w:rsidRDefault="00BC6726">
                      <w:r>
                        <w:t>UCR Sub time/place</w:t>
                      </w:r>
                    </w:p>
                    <w:p w14:paraId="38A9AE25" w14:textId="4FAB1BC0" w:rsidR="00BC6726" w:rsidRDefault="00BC6726">
                      <w:r>
                        <w:t>UCR Sub date</w:t>
                      </w:r>
                    </w:p>
                    <w:p w14:paraId="40852A0D" w14:textId="2ABC18B2" w:rsidR="00BC6726" w:rsidRDefault="00BC6726">
                      <w:r>
                        <w:t>UCR body</w:t>
                      </w:r>
                    </w:p>
                    <w:p w14:paraId="72546538" w14:textId="266E1313" w:rsidR="00BC6726" w:rsidRDefault="00BC6726">
                      <w:r>
                        <w:t>UCR Head</w:t>
                      </w:r>
                    </w:p>
                    <w:p w14:paraId="0D0C282E" w14:textId="61BCDFB2" w:rsidR="00BC6726" w:rsidRDefault="00BC6726">
                      <w:r>
                        <w:t>UCR Head 43</w:t>
                      </w:r>
                    </w:p>
                    <w:p w14:paraId="67DE99BD" w14:textId="25DE890E" w:rsidR="00BC6726" w:rsidRDefault="00BC6726">
                      <w:r>
                        <w:t>UCR Sub body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601B40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2B5D89C" wp14:editId="2B72E5D2">
                <wp:simplePos x="0" y="0"/>
                <wp:positionH relativeFrom="page">
                  <wp:posOffset>594360</wp:posOffset>
                </wp:positionH>
                <wp:positionV relativeFrom="page">
                  <wp:posOffset>6583680</wp:posOffset>
                </wp:positionV>
                <wp:extent cx="1463040" cy="1645920"/>
                <wp:effectExtent l="0" t="0" r="10160" b="5080"/>
                <wp:wrapTight wrapText="bothSides">
                  <wp:wrapPolygon edited="0">
                    <wp:start x="0" y="0"/>
                    <wp:lineTo x="0" y="21333"/>
                    <wp:lineTo x="21375" y="21333"/>
                    <wp:lineTo x="21375" y="0"/>
                    <wp:lineTo x="0" y="0"/>
                  </wp:wrapPolygon>
                </wp:wrapTight>
                <wp:docPr id="2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3040" cy="164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0F45CC2" w14:textId="073F7641" w:rsidR="00BC6726" w:rsidRPr="00354723" w:rsidRDefault="00BC6726" w:rsidP="00425158">
                            <w:pPr>
                              <w:spacing w:after="160"/>
                              <w:rPr>
                                <w:rFonts w:ascii="Roboto" w:hAnsi="Roboto" w:cs="Arial"/>
                                <w:b/>
                                <w:color w:val="7F7F7F" w:themeColor="text1" w:themeTint="80"/>
                                <w:sz w:val="30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b/>
                                <w:color w:val="7F7F7F" w:themeColor="text1" w:themeTint="80"/>
                                <w:sz w:val="30"/>
                              </w:rPr>
                              <w:t>June 16, 2015</w:t>
                            </w:r>
                          </w:p>
                          <w:p w14:paraId="36FC4713" w14:textId="66AD47EA" w:rsidR="00BC6726" w:rsidRPr="00354723" w:rsidRDefault="00BC6726" w:rsidP="00425158">
                            <w:pPr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  <w:t>12:00 to 1:00</w:t>
                            </w:r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  <w:br/>
                            </w:r>
                            <w:proofErr w:type="spellStart"/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  <w:t>HInderaker</w:t>
                            </w:r>
                            <w:proofErr w:type="spellEnd"/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  <w:t xml:space="preserve"> Hall</w:t>
                            </w:r>
                          </w:p>
                          <w:p w14:paraId="5671CC09" w14:textId="20ACC343" w:rsidR="00BC6726" w:rsidRPr="00354723" w:rsidRDefault="00BC6726" w:rsidP="00425158">
                            <w:pPr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</w:rPr>
                              <w:t>Suite 1234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5D89C" id="Text Box 8" o:spid="_x0000_s1029" type="#_x0000_t202" style="position:absolute;margin-left:46.8pt;margin-top:518.4pt;width:115.2pt;height:129.6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" filled="f" stroked="f">
                <v:textbox inset="0,0,0,0">
                  <w:txbxContent>
                    <w:p w14:paraId="70F45CC2" w14:textId="073F7641" w:rsidR="00BC6726" w:rsidRPr="00354723" w:rsidRDefault="00BC6726" w:rsidP="00425158">
                      <w:pPr>
                        <w:spacing w:after="160"/>
                        <w:rPr>
                          <w:rFonts w:ascii="Roboto" w:hAnsi="Roboto" w:cs="Arial"/>
                          <w:b/>
                          <w:color w:val="7F7F7F" w:themeColor="text1" w:themeTint="80"/>
                          <w:sz w:val="30"/>
                        </w:rPr>
                      </w:pPr>
                      <w:r w:rsidRPr="00354723">
                        <w:rPr>
                          <w:rFonts w:ascii="Roboto" w:hAnsi="Roboto" w:cs="Arial"/>
                          <w:b/>
                          <w:color w:val="7F7F7F" w:themeColor="text1" w:themeTint="80"/>
                          <w:sz w:val="30"/>
                        </w:rPr>
                        <w:t>June 16, 2015</w:t>
                      </w:r>
                    </w:p>
                    <w:p w14:paraId="36FC4713" w14:textId="66AD47EA" w:rsidR="00BC6726" w:rsidRPr="00354723" w:rsidRDefault="00BC6726" w:rsidP="00425158">
                      <w:pPr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</w:pPr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  <w:t>12:00 to 1:00</w:t>
                      </w:r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  <w:br/>
                      </w:r>
                      <w:proofErr w:type="spellStart"/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  <w:t>HInderaker</w:t>
                      </w:r>
                      <w:proofErr w:type="spellEnd"/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  <w:t xml:space="preserve"> Hall</w:t>
                      </w:r>
                    </w:p>
                    <w:p w14:paraId="5671CC09" w14:textId="20ACC343" w:rsidR="00BC6726" w:rsidRPr="00354723" w:rsidRDefault="00BC6726" w:rsidP="00425158">
                      <w:pPr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</w:pPr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</w:rPr>
                        <w:t>Suite 1234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601B40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8FB8CCF" wp14:editId="71E76BE6">
                <wp:simplePos x="0" y="0"/>
                <wp:positionH relativeFrom="page">
                  <wp:posOffset>594360</wp:posOffset>
                </wp:positionH>
                <wp:positionV relativeFrom="page">
                  <wp:posOffset>5486400</wp:posOffset>
                </wp:positionV>
                <wp:extent cx="1463040" cy="1371600"/>
                <wp:effectExtent l="0" t="0" r="10160" b="0"/>
                <wp:wrapTight wrapText="bothSides">
                  <wp:wrapPolygon edited="0">
                    <wp:start x="0" y="0"/>
                    <wp:lineTo x="0" y="21200"/>
                    <wp:lineTo x="21375" y="21200"/>
                    <wp:lineTo x="21375" y="0"/>
                    <wp:lineTo x="0" y="0"/>
                  </wp:wrapPolygon>
                </wp:wrapTight>
                <wp:docPr id="1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304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E98917C" w14:textId="77777777" w:rsidR="00BC6726" w:rsidRPr="00354723" w:rsidRDefault="00BC6726" w:rsidP="00505853">
                            <w:pPr>
                              <w:pStyle w:val="Heading1"/>
                              <w:rPr>
                                <w:rFonts w:ascii="Roboto" w:hAnsi="Roboto" w:cs="Arial"/>
                                <w:b/>
                                <w:szCs w:val="28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b/>
                                <w:szCs w:val="28"/>
                              </w:rPr>
                              <w:t>John Doe Johnson,</w:t>
                            </w:r>
                          </w:p>
                          <w:p w14:paraId="0EB4CF03" w14:textId="0E120650" w:rsidR="00BC6726" w:rsidRPr="00354723" w:rsidRDefault="00BC6726" w:rsidP="00505853">
                            <w:pPr>
                              <w:pStyle w:val="Heading1"/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  <w:szCs w:val="24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color w:val="7F7F7F" w:themeColor="text1" w:themeTint="80"/>
                                <w:sz w:val="24"/>
                                <w:szCs w:val="24"/>
                              </w:rPr>
                              <w:t>Ph.D., UCR Lecturer for Sustainability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B8CCF" id="_x0000_s1030" type="#_x0000_t202" style="position:absolute;margin-left:46.8pt;margin-top:6in;width:115.2pt;height:108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" filled="f" stroked="f">
                <v:textbox inset="0,0,0,0">
                  <w:txbxContent>
                    <w:p w14:paraId="0E98917C" w14:textId="77777777" w:rsidR="00BC6726" w:rsidRPr="00354723" w:rsidRDefault="00BC6726" w:rsidP="00505853">
                      <w:pPr>
                        <w:pStyle w:val="Heading1"/>
                        <w:rPr>
                          <w:rFonts w:ascii="Roboto" w:hAnsi="Roboto" w:cs="Arial"/>
                          <w:b/>
                          <w:szCs w:val="28"/>
                        </w:rPr>
                      </w:pPr>
                      <w:r w:rsidRPr="00354723">
                        <w:rPr>
                          <w:rFonts w:ascii="Roboto" w:hAnsi="Roboto" w:cs="Arial"/>
                          <w:b/>
                          <w:szCs w:val="28"/>
                        </w:rPr>
                        <w:t>John Doe Johnson,</w:t>
                      </w:r>
                    </w:p>
                    <w:p w14:paraId="0EB4CF03" w14:textId="0E120650" w:rsidR="00BC6726" w:rsidRPr="00354723" w:rsidRDefault="00BC6726" w:rsidP="00505853">
                      <w:pPr>
                        <w:pStyle w:val="Heading1"/>
                        <w:rPr>
                          <w:rFonts w:ascii="Roboto" w:hAnsi="Roboto" w:cs="Arial"/>
                          <w:color w:val="7F7F7F" w:themeColor="text1" w:themeTint="80"/>
                          <w:sz w:val="24"/>
                          <w:szCs w:val="24"/>
                        </w:rPr>
                      </w:pPr>
                      <w:r w:rsidRPr="00354723">
                        <w:rPr>
                          <w:rFonts w:ascii="Roboto" w:hAnsi="Roboto" w:cs="Arial"/>
                          <w:color w:val="7F7F7F" w:themeColor="text1" w:themeTint="80"/>
                          <w:sz w:val="24"/>
                          <w:szCs w:val="24"/>
                        </w:rPr>
                        <w:t>Ph.D., UCR Lecturer for Sustainability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425158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57EAEF2" wp14:editId="4E81E7C6">
                <wp:simplePos x="0" y="0"/>
                <wp:positionH relativeFrom="page">
                  <wp:posOffset>4889500</wp:posOffset>
                </wp:positionH>
                <wp:positionV relativeFrom="page">
                  <wp:posOffset>5308600</wp:posOffset>
                </wp:positionV>
                <wp:extent cx="2286000" cy="3378200"/>
                <wp:effectExtent l="0" t="0" r="0" b="0"/>
                <wp:wrapTight wrapText="bothSides">
                  <wp:wrapPolygon edited="0">
                    <wp:start x="0" y="0"/>
                    <wp:lineTo x="0" y="21438"/>
                    <wp:lineTo x="21360" y="21438"/>
                    <wp:lineTo x="21360" y="0"/>
                    <wp:lineTo x="0" y="0"/>
                  </wp:wrapPolygon>
                </wp:wrapTight>
                <wp:docPr id="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37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linkedTxbx id="6" seq="1"/>
                      <wps:bodyPr rot="0" vert="horz" wrap="non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7EAEF2" id="Text Box 7" o:spid="_x0000_s1031" type="#_x0000_t202" style="position:absolute;margin-left:385pt;margin-top:418pt;width:180pt;height:266pt;z-index:25165619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" filled="f" stroked="f">
                <v:textbox inset="0,0,0,0">
                  <w:txbxContent/>
                </v:textbox>
                <w10:wrap type="tight" anchorx="page" anchory="page"/>
              </v:shape>
            </w:pict>
          </mc:Fallback>
        </mc:AlternateContent>
      </w:r>
      <w:r w:rsidR="00425158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0F9E416" wp14:editId="140832F0">
                <wp:simplePos x="0" y="0"/>
                <wp:positionH relativeFrom="page">
                  <wp:posOffset>594360</wp:posOffset>
                </wp:positionH>
                <wp:positionV relativeFrom="page">
                  <wp:posOffset>8458200</wp:posOffset>
                </wp:positionV>
                <wp:extent cx="1508760" cy="1005205"/>
                <wp:effectExtent l="0" t="0" r="15240" b="10795"/>
                <wp:wrapTight wrapText="bothSides">
                  <wp:wrapPolygon edited="0">
                    <wp:start x="0" y="0"/>
                    <wp:lineTo x="0" y="21286"/>
                    <wp:lineTo x="21455" y="21286"/>
                    <wp:lineTo x="21455" y="0"/>
                    <wp:lineTo x="0" y="0"/>
                  </wp:wrapPolygon>
                </wp:wrapTight>
                <wp:docPr id="1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760" cy="1005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75289DC" w14:textId="09424A1D" w:rsidR="00BC6726" w:rsidRPr="00354723" w:rsidRDefault="00BC6726" w:rsidP="00505853">
                            <w:pPr>
                              <w:pStyle w:val="BlockText"/>
                              <w:rPr>
                                <w:rFonts w:ascii="Roboto" w:hAnsi="Roboto" w:cs="Arial"/>
                                <w:b w:val="0"/>
                              </w:rPr>
                            </w:pPr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 xml:space="preserve">Lorem deliberate eras et </w:t>
                            </w:r>
                            <w:proofErr w:type="spellStart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>collabora</w:t>
                            </w:r>
                            <w:proofErr w:type="spellEnd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 xml:space="preserve"> tur </w:t>
                            </w:r>
                            <w:proofErr w:type="spellStart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>sumus</w:t>
                            </w:r>
                            <w:proofErr w:type="spellEnd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>est</w:t>
                            </w:r>
                            <w:proofErr w:type="spellEnd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>adelinorana</w:t>
                            </w:r>
                            <w:proofErr w:type="spellEnd"/>
                            <w:r w:rsidRPr="00354723">
                              <w:rPr>
                                <w:rFonts w:ascii="Roboto" w:hAnsi="Roboto" w:cs="Arial"/>
                                <w:b w:val="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F9E416" id="Text Box 18" o:spid="_x0000_s1032" type="#_x0000_t202" style="position:absolute;margin-left:46.8pt;margin-top:666pt;width:118.8pt;height:79.15pt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" filled="f" stroked="f">
                <v:textbox inset="0,0,0,0">
                  <w:txbxContent>
                    <w:p w14:paraId="775289DC" w14:textId="09424A1D" w:rsidR="00BC6726" w:rsidRPr="00354723" w:rsidRDefault="00BC6726" w:rsidP="00505853">
                      <w:pPr>
                        <w:pStyle w:val="BlockText"/>
                        <w:rPr>
                          <w:rFonts w:ascii="Roboto" w:hAnsi="Roboto" w:cs="Arial"/>
                          <w:b w:val="0"/>
                        </w:rPr>
                      </w:pPr>
                      <w:r w:rsidRPr="00354723">
                        <w:rPr>
                          <w:rFonts w:ascii="Roboto" w:hAnsi="Roboto" w:cs="Arial"/>
                          <w:b w:val="0"/>
                        </w:rPr>
                        <w:t xml:space="preserve">Lorem deliberate eras et </w:t>
                      </w:r>
                      <w:proofErr w:type="spellStart"/>
                      <w:r w:rsidRPr="00354723">
                        <w:rPr>
                          <w:rFonts w:ascii="Roboto" w:hAnsi="Roboto" w:cs="Arial"/>
                          <w:b w:val="0"/>
                        </w:rPr>
                        <w:t>collabora</w:t>
                      </w:r>
                      <w:proofErr w:type="spellEnd"/>
                      <w:r w:rsidRPr="00354723">
                        <w:rPr>
                          <w:rFonts w:ascii="Roboto" w:hAnsi="Roboto" w:cs="Arial"/>
                          <w:b w:val="0"/>
                        </w:rPr>
                        <w:t xml:space="preserve"> tur </w:t>
                      </w:r>
                      <w:proofErr w:type="spellStart"/>
                      <w:r w:rsidRPr="00354723">
                        <w:rPr>
                          <w:rFonts w:ascii="Roboto" w:hAnsi="Roboto" w:cs="Arial"/>
                          <w:b w:val="0"/>
                        </w:rPr>
                        <w:t>sumus</w:t>
                      </w:r>
                      <w:proofErr w:type="spellEnd"/>
                      <w:r w:rsidRPr="00354723">
                        <w:rPr>
                          <w:rFonts w:ascii="Roboto" w:hAnsi="Roboto" w:cs="Arial"/>
                          <w:b w:val="0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 w:cs="Arial"/>
                          <w:b w:val="0"/>
                        </w:rPr>
                        <w:t>est</w:t>
                      </w:r>
                      <w:proofErr w:type="spellEnd"/>
                      <w:r w:rsidRPr="00354723">
                        <w:rPr>
                          <w:rFonts w:ascii="Roboto" w:hAnsi="Roboto" w:cs="Arial"/>
                          <w:b w:val="0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 w:cs="Arial"/>
                          <w:b w:val="0"/>
                        </w:rPr>
                        <w:t>adelinorana</w:t>
                      </w:r>
                      <w:proofErr w:type="spellEnd"/>
                      <w:r w:rsidRPr="00354723">
                        <w:rPr>
                          <w:rFonts w:ascii="Roboto" w:hAnsi="Roboto" w:cs="Arial"/>
                          <w:b w:val="0"/>
                        </w:rPr>
                        <w:t>.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B57F3C4" wp14:editId="462E877F">
                <wp:simplePos x="0" y="0"/>
                <wp:positionH relativeFrom="page">
                  <wp:posOffset>2374900</wp:posOffset>
                </wp:positionH>
                <wp:positionV relativeFrom="page">
                  <wp:posOffset>9128760</wp:posOffset>
                </wp:positionV>
                <wp:extent cx="1828800" cy="472440"/>
                <wp:effectExtent l="0" t="0" r="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47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EEFB06" w14:textId="2536123D" w:rsidR="00BC6726" w:rsidRPr="00354723" w:rsidRDefault="00BC6726" w:rsidP="00425158">
                            <w:pPr>
                              <w:pStyle w:val="Heading3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ADDRESS</w:t>
                            </w:r>
                          </w:p>
                          <w:p w14:paraId="4B20FEE7" w14:textId="0289349B" w:rsidR="00BC6726" w:rsidRPr="00354723" w:rsidRDefault="00BC6726" w:rsidP="00505853">
                            <w:pPr>
                              <w:pStyle w:val="Contac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PLACEHOLDER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IF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WorkStreet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="" "[Street Address]"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WorkStreet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>93 Perry Street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</w:rPr>
                              <w:instrText>[Street Address]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\* MERGEFORMAT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>[Street Address]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br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PLACEHOLDER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IF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WorkCity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="" "[City]"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WorkCity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b/>
                                <w:bCs/>
                              </w:rPr>
                              <w:instrText>Error! Bookmark not defined.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</w:rPr>
                              <w:instrText>[City]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\* MERGEFORMAT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>[City]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 xml:space="preserve">, 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PLACEHOLDER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IF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WorkState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="" "[State]" 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WorkState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b/>
                                <w:bCs/>
                              </w:rPr>
                              <w:instrText>Error! Bookmark not defined.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</w:rPr>
                              <w:instrText>[State]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\* MERGEFORMAT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>[State]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7F3C4" id="Text Box 19" o:spid="_x0000_s1033" type="#_x0000_t202" style="position:absolute;margin-left:187pt;margin-top:718.8pt;width:2in;height:37.2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" filled="f" stroked="f">
                <v:textbox inset="0,0,0,0">
                  <w:txbxContent>
                    <w:p w14:paraId="60EEFB06" w14:textId="2536123D" w:rsidR="00BC6726" w:rsidRPr="00354723" w:rsidRDefault="00BC6726" w:rsidP="00425158">
                      <w:pPr>
                        <w:pStyle w:val="Heading3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ADDRESS</w:t>
                      </w:r>
                    </w:p>
                    <w:p w14:paraId="4B20FEE7" w14:textId="0289349B" w:rsidR="00BC6726" w:rsidRPr="00354723" w:rsidRDefault="00BC6726" w:rsidP="00505853">
                      <w:pPr>
                        <w:pStyle w:val="Contac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PLACEHOLDER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IF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WorkStreet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="" "[Street Address]"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WorkStreet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instrText>93 Perry Street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noProof/>
                        </w:rPr>
                        <w:instrText>[Street Address]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 \* MERGEFORMAT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t>[Street Address]</w: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br/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PLACEHOLDER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IF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WorkCity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="" "[City]"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WorkCity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b/>
                          <w:bCs/>
                        </w:rPr>
                        <w:instrText>Error! Bookmark not defined.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noProof/>
                        </w:rPr>
                        <w:instrText>[City]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 \* MERGEFORMAT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t>[City]</w: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t xml:space="preserve">, </w: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PLACEHOLDER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IF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WorkState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="" "[State]" 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WorkState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b/>
                          <w:bCs/>
                        </w:rPr>
                        <w:instrText>Error! Bookmark not defined.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noProof/>
                        </w:rPr>
                        <w:instrText>[State]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 \* MERGEFORMAT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t>[State]</w: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AAD3CDE" wp14:editId="0FEAA41C">
                <wp:simplePos x="0" y="0"/>
                <wp:positionH relativeFrom="page">
                  <wp:posOffset>594360</wp:posOffset>
                </wp:positionH>
                <wp:positionV relativeFrom="page">
                  <wp:posOffset>8214995</wp:posOffset>
                </wp:positionV>
                <wp:extent cx="1508760" cy="164465"/>
                <wp:effectExtent l="0" t="0" r="15240" b="13335"/>
                <wp:wrapTight wrapText="bothSides">
                  <wp:wrapPolygon edited="0">
                    <wp:start x="0" y="0"/>
                    <wp:lineTo x="0" y="20015"/>
                    <wp:lineTo x="21455" y="20015"/>
                    <wp:lineTo x="21455" y="0"/>
                    <wp:lineTo x="0" y="0"/>
                  </wp:wrapPolygon>
                </wp:wrapTight>
                <wp:docPr id="1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76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592532D" w14:textId="428563A2" w:rsidR="00BC6726" w:rsidRPr="00354723" w:rsidRDefault="00BC6726" w:rsidP="00505853">
                            <w:pPr>
                              <w:pStyle w:val="Heading2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 xml:space="preserve">Lorem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IPsum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Notes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D3CDE" id="Text Box 17" o:spid="_x0000_s1034" type="#_x0000_t202" style="position:absolute;margin-left:46.8pt;margin-top:646.85pt;width:118.8pt;height:12.9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" filled="f" stroked="f">
                <v:textbox inset="0,0,0,0">
                  <w:txbxContent>
                    <w:p w14:paraId="6592532D" w14:textId="428563A2" w:rsidR="00BC6726" w:rsidRPr="00354723" w:rsidRDefault="00BC6726" w:rsidP="00505853">
                      <w:pPr>
                        <w:pStyle w:val="Heading2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 xml:space="preserve">Lorem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IPsum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Notes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7EF58CE" wp14:editId="5C1CDB6E">
                <wp:simplePos x="0" y="0"/>
                <wp:positionH relativeFrom="page">
                  <wp:posOffset>4273550</wp:posOffset>
                </wp:positionH>
                <wp:positionV relativeFrom="page">
                  <wp:posOffset>9128760</wp:posOffset>
                </wp:positionV>
                <wp:extent cx="1143000" cy="472440"/>
                <wp:effectExtent l="6350" t="0" r="635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7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59C87E" w14:textId="77777777" w:rsidR="00BC6726" w:rsidRPr="00354723" w:rsidRDefault="00BC6726" w:rsidP="00425158">
                            <w:pPr>
                              <w:pStyle w:val="Heading3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Phone</w:t>
                            </w:r>
                          </w:p>
                          <w:p w14:paraId="4A6D8601" w14:textId="77777777" w:rsidR="00BC6726" w:rsidRPr="00354723" w:rsidRDefault="00BC6726" w:rsidP="00505853">
                            <w:pPr>
                              <w:pStyle w:val="Contac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PLACEHOLDER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IF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="" "[Your Phone]"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b/>
                                <w:bCs/>
                              </w:rPr>
                              <w:instrText>Error! Bookmark not defined.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</w:rPr>
                              <w:instrText>[Your Phone]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\* MERGEFORMAT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>[Your Phone]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EF58CE" id="Text Box 21" o:spid="_x0000_s1035" type="#_x0000_t202" style="position:absolute;margin-left:336.5pt;margin-top:718.8pt;width:90pt;height:37.2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" filled="f" stroked="f">
                <v:textbox inset="0,0,0,0">
                  <w:txbxContent>
                    <w:p w14:paraId="7759C87E" w14:textId="77777777" w:rsidR="00BC6726" w:rsidRPr="00354723" w:rsidRDefault="00BC6726" w:rsidP="00425158">
                      <w:pPr>
                        <w:pStyle w:val="Heading3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Phone</w:t>
                      </w:r>
                    </w:p>
                    <w:p w14:paraId="4A6D8601" w14:textId="77777777" w:rsidR="00BC6726" w:rsidRPr="00354723" w:rsidRDefault="00BC6726" w:rsidP="00505853">
                      <w:pPr>
                        <w:pStyle w:val="Contac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PLACEHOLDER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IF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="" "[Your Phone]"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b/>
                          <w:bCs/>
                        </w:rPr>
                        <w:instrText>Error! Bookmark not defined.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noProof/>
                        </w:rPr>
                        <w:instrText>[Your Phone]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 \* MERGEFORMAT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t>[Your Phone]</w: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AC4767C" wp14:editId="473691AF">
                <wp:simplePos x="0" y="0"/>
                <wp:positionH relativeFrom="page">
                  <wp:posOffset>5486400</wp:posOffset>
                </wp:positionH>
                <wp:positionV relativeFrom="page">
                  <wp:posOffset>9128760</wp:posOffset>
                </wp:positionV>
                <wp:extent cx="1828800" cy="475615"/>
                <wp:effectExtent l="0" t="0" r="0" b="0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475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AB47B3" w14:textId="77777777" w:rsidR="00BC6726" w:rsidRPr="00354723" w:rsidRDefault="00BC6726" w:rsidP="00425158">
                            <w:pPr>
                              <w:pStyle w:val="Heading3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Web</w:t>
                            </w:r>
                          </w:p>
                          <w:p w14:paraId="7CEA7684" w14:textId="77777777" w:rsidR="00BC6726" w:rsidRPr="00354723" w:rsidRDefault="00BC6726" w:rsidP="00505853">
                            <w:pPr>
                              <w:pStyle w:val="Contac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PLACEHOLDER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IF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WorkWebPage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="" "[Web Address]"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begin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USERPROPERTY WorkWebPage 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b/>
                                <w:bCs/>
                              </w:rPr>
                              <w:instrText>Error! Bookmark not defined.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</w:rPr>
                              <w:instrText>[Web Address]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instrText xml:space="preserve"> \* MERGEFORMAT</w:instrTex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separate"/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t>[Web Address]</w:t>
                            </w:r>
                            <w:r w:rsidRPr="00354723">
                              <w:rPr>
                                <w:rFonts w:ascii="Roboto" w:hAnsi="Roboto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C4767C" id="_x0000_s1036" type="#_x0000_t202" style="position:absolute;margin-left:6in;margin-top:718.8pt;width:2in;height:37.4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" filled="f" stroked="f">
                <v:textbox inset="0,0,0,0">
                  <w:txbxContent>
                    <w:p w14:paraId="23AB47B3" w14:textId="77777777" w:rsidR="00BC6726" w:rsidRPr="00354723" w:rsidRDefault="00BC6726" w:rsidP="00425158">
                      <w:pPr>
                        <w:pStyle w:val="Heading3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Web</w:t>
                      </w:r>
                    </w:p>
                    <w:p w14:paraId="7CEA7684" w14:textId="77777777" w:rsidR="00BC6726" w:rsidRPr="00354723" w:rsidRDefault="00BC6726" w:rsidP="00505853">
                      <w:pPr>
                        <w:pStyle w:val="Contac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PLACEHOLDER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IF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WorkWebPage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="" "[Web Address]"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begin"/>
                      </w:r>
                      <w:r w:rsidRPr="00354723">
                        <w:rPr>
                          <w:rFonts w:ascii="Roboto" w:hAnsi="Roboto"/>
                        </w:rPr>
                        <w:instrText xml:space="preserve"> USERPROPERTY WorkWebPage 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b/>
                          <w:bCs/>
                        </w:rPr>
                        <w:instrText>Error! Bookmark not defined.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  <w:noProof/>
                        </w:rPr>
                        <w:instrText>[Web Address]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  <w:r w:rsidRPr="00354723">
                        <w:rPr>
                          <w:rFonts w:ascii="Roboto" w:hAnsi="Roboto"/>
                        </w:rPr>
                        <w:instrText xml:space="preserve"> \* MERGEFORMAT</w:instrText>
                      </w:r>
                      <w:r w:rsidRPr="00354723">
                        <w:rPr>
                          <w:rFonts w:ascii="Roboto" w:hAnsi="Roboto"/>
                        </w:rPr>
                        <w:fldChar w:fldCharType="separate"/>
                      </w:r>
                      <w:r w:rsidRPr="00354723">
                        <w:rPr>
                          <w:rFonts w:ascii="Roboto" w:hAnsi="Roboto"/>
                        </w:rPr>
                        <w:t>[Web Address]</w:t>
                      </w:r>
                      <w:r w:rsidRPr="00354723">
                        <w:rPr>
                          <w:rFonts w:ascii="Roboto" w:hAnsi="Roboto"/>
                        </w:rPr>
                        <w:fldChar w:fldCharType="end"/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4980853" wp14:editId="73A10DA4">
                <wp:simplePos x="0" y="0"/>
                <wp:positionH relativeFrom="page">
                  <wp:posOffset>2374900</wp:posOffset>
                </wp:positionH>
                <wp:positionV relativeFrom="page">
                  <wp:posOffset>5308600</wp:posOffset>
                </wp:positionV>
                <wp:extent cx="2286000" cy="3493135"/>
                <wp:effectExtent l="0" t="0" r="0" b="12065"/>
                <wp:wrapTight wrapText="bothSides">
                  <wp:wrapPolygon edited="0">
                    <wp:start x="0" y="0"/>
                    <wp:lineTo x="0" y="21518"/>
                    <wp:lineTo x="21360" y="21518"/>
                    <wp:lineTo x="21360" y="0"/>
                    <wp:lineTo x="0" y="0"/>
                  </wp:wrapPolygon>
                </wp:wrapTight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493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 id="6">
                        <w:txbxContent>
                          <w:p w14:paraId="0174FF5E" w14:textId="77777777" w:rsidR="00BC6726" w:rsidRPr="00354723" w:rsidRDefault="00BC6726" w:rsidP="00425158">
                            <w:pPr>
                              <w:pStyle w:val="UCRBody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 xml:space="preserve">Lorem ipsum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doloribus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est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collaborator eras et deliberate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sumus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simple a rescuer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filibustrima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serum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totallibaru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rescueraba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delito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respectobera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,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deno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rescuetarabe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totus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tuus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simio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denibera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>:</w:t>
                            </w:r>
                          </w:p>
                          <w:p w14:paraId="0075789E" w14:textId="77777777" w:rsidR="00BC6726" w:rsidRPr="00354723" w:rsidRDefault="00BC6726" w:rsidP="00425158">
                            <w:pPr>
                              <w:pStyle w:val="UCRBulle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Item One</w:t>
                            </w:r>
                          </w:p>
                          <w:p w14:paraId="35A0F31B" w14:textId="77777777" w:rsidR="00BC6726" w:rsidRPr="00354723" w:rsidRDefault="00BC6726" w:rsidP="00425158">
                            <w:pPr>
                              <w:pStyle w:val="UCRBulle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Item Two</w:t>
                            </w:r>
                          </w:p>
                          <w:p w14:paraId="7A9B3080" w14:textId="77777777" w:rsidR="00BC6726" w:rsidRPr="00354723" w:rsidRDefault="00BC6726" w:rsidP="00425158">
                            <w:pPr>
                              <w:pStyle w:val="UCRBulle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Item Three</w:t>
                            </w:r>
                          </w:p>
                          <w:p w14:paraId="2EA0A05A" w14:textId="77777777" w:rsidR="00BC6726" w:rsidRPr="00354723" w:rsidRDefault="00BC6726" w:rsidP="00425158">
                            <w:pPr>
                              <w:pStyle w:val="UCRBullet"/>
                              <w:rPr>
                                <w:rFonts w:ascii="Roboto" w:hAnsi="Roboto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</w:rPr>
                              <w:t>Item Four</w:t>
                            </w:r>
                          </w:p>
                          <w:p w14:paraId="63346E4A" w14:textId="77777777" w:rsidR="00BC6726" w:rsidRPr="00354723" w:rsidRDefault="00BC6726" w:rsidP="00425158">
                            <w:pPr>
                              <w:pStyle w:val="UCRBody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Leremus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seribera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a collaborator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deno,inara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, rescue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selibora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rosae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sumus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est.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Colliberatur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denim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resito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, deli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sinbolata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desirobe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sunnibo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rescueterabe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ros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liberamus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 xml:space="preserve"> populous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</w:rPr>
                              <w:t>opresionera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</w:rPr>
                              <w:t>.</w:t>
                            </w:r>
                          </w:p>
                          <w:p w14:paraId="67007A03" w14:textId="6D7805AA" w:rsidR="00BC6726" w:rsidRPr="00354723" w:rsidRDefault="00BC6726" w:rsidP="00425158">
                            <w:pPr>
                              <w:rPr>
                                <w:rFonts w:ascii="Roboto" w:hAnsi="Roboto"/>
                                <w:noProof/>
                                <w:lang w:val="it-IT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  <w:lang w:val="it-IT"/>
                              </w:rPr>
                              <w:t>Dulio simbola bobiscum auliba kimpley, singulari roma, capitolae mondo totus denoma feliglio a fraterno, vitara veni, vidi, vincci</w:t>
                            </w:r>
                            <w:r w:rsidRPr="00354723">
                              <w:rPr>
                                <w:rFonts w:ascii="Roboto" w:hAnsi="Roboto"/>
                                <w:noProof/>
                                <w:lang w:val="it-IT"/>
                              </w:rPr>
                              <w:t>.</w:t>
                            </w:r>
                          </w:p>
                          <w:p w14:paraId="4E6088D3" w14:textId="74D9BB3A" w:rsidR="00BC6726" w:rsidRPr="00354723" w:rsidRDefault="00BC6726" w:rsidP="00425158">
                            <w:pPr>
                              <w:rPr>
                                <w:rFonts w:ascii="Roboto" w:hAnsi="Roboto"/>
                                <w:lang w:val="it-IT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  <w:lang w:val="it-IT"/>
                              </w:rPr>
                              <w:t>Lorem ipsum doloribus est collaborator eras et deliberate sumus simple a rescuer filibustrima serum totallibaru rescueraba delito respectobera, deno rescuetarabe totus tuus simio denibera Lorem ipsum doloribus est collaborator eras et deliberate sumus simple a rescuer filibustrima serum totallibaru rescueraba delito respectobera, deno rescuetarabe totus tuus simio denibera Lorem ipsum doloribus est collaborator eras et deliberate sumus simple a rescuer filibustrima serum totallibaru rescueraba delito ipsum doloribus est collaborator eras.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80853" id="Text Box 6" o:spid="_x0000_s1037" type="#_x0000_t202" style="position:absolute;margin-left:187pt;margin-top:418pt;width:180pt;height:275.0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" filled="f" stroked="f">
                <v:textbox style="mso-next-textbox:#Text Box 7" inset="0,0,0,0">
                  <w:txbxContent>
                    <w:p w14:paraId="0174FF5E" w14:textId="77777777" w:rsidR="00BC6726" w:rsidRPr="00354723" w:rsidRDefault="00BC6726" w:rsidP="00425158">
                      <w:pPr>
                        <w:pStyle w:val="UCRBody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 xml:space="preserve">Lorem ipsum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doloribus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est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collaborator eras et deliberate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sumus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simple a rescuer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filibustrima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serum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totallibaru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rescueraba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delito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respectobera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,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deno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rescuetarabe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totus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tuus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simio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denibera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>:</w:t>
                      </w:r>
                    </w:p>
                    <w:p w14:paraId="0075789E" w14:textId="77777777" w:rsidR="00BC6726" w:rsidRPr="00354723" w:rsidRDefault="00BC6726" w:rsidP="00425158">
                      <w:pPr>
                        <w:pStyle w:val="UCRBulle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Item One</w:t>
                      </w:r>
                    </w:p>
                    <w:p w14:paraId="35A0F31B" w14:textId="77777777" w:rsidR="00BC6726" w:rsidRPr="00354723" w:rsidRDefault="00BC6726" w:rsidP="00425158">
                      <w:pPr>
                        <w:pStyle w:val="UCRBulle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Item Two</w:t>
                      </w:r>
                    </w:p>
                    <w:p w14:paraId="7A9B3080" w14:textId="77777777" w:rsidR="00BC6726" w:rsidRPr="00354723" w:rsidRDefault="00BC6726" w:rsidP="00425158">
                      <w:pPr>
                        <w:pStyle w:val="UCRBulle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Item Three</w:t>
                      </w:r>
                    </w:p>
                    <w:p w14:paraId="2EA0A05A" w14:textId="77777777" w:rsidR="00BC6726" w:rsidRPr="00354723" w:rsidRDefault="00BC6726" w:rsidP="00425158">
                      <w:pPr>
                        <w:pStyle w:val="UCRBullet"/>
                        <w:rPr>
                          <w:rFonts w:ascii="Roboto" w:hAnsi="Roboto"/>
                        </w:rPr>
                      </w:pPr>
                      <w:r w:rsidRPr="00354723">
                        <w:rPr>
                          <w:rFonts w:ascii="Roboto" w:hAnsi="Roboto"/>
                        </w:rPr>
                        <w:t>Item Four</w:t>
                      </w:r>
                    </w:p>
                    <w:p w14:paraId="63346E4A" w14:textId="77777777" w:rsidR="00BC6726" w:rsidRPr="00354723" w:rsidRDefault="00BC6726" w:rsidP="00425158">
                      <w:pPr>
                        <w:pStyle w:val="UCRBody"/>
                        <w:rPr>
                          <w:rFonts w:ascii="Roboto" w:hAnsi="Roboto"/>
                        </w:rPr>
                      </w:pPr>
                      <w:proofErr w:type="spellStart"/>
                      <w:r w:rsidRPr="00354723">
                        <w:rPr>
                          <w:rFonts w:ascii="Roboto" w:hAnsi="Roboto"/>
                        </w:rPr>
                        <w:t>Leremus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seribera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a collaborator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deno,inara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, rescue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selibora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rosae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sumus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est.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Colliberatur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denim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resito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, deli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sinbolata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desirobe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sunnibo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rescueterabe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ros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liberamus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 xml:space="preserve"> populous </w:t>
                      </w:r>
                      <w:proofErr w:type="spellStart"/>
                      <w:r w:rsidRPr="00354723">
                        <w:rPr>
                          <w:rFonts w:ascii="Roboto" w:hAnsi="Roboto"/>
                        </w:rPr>
                        <w:t>opresionera</w:t>
                      </w:r>
                      <w:proofErr w:type="spellEnd"/>
                      <w:r w:rsidRPr="00354723">
                        <w:rPr>
                          <w:rFonts w:ascii="Roboto" w:hAnsi="Roboto"/>
                        </w:rPr>
                        <w:t>.</w:t>
                      </w:r>
                    </w:p>
                    <w:p w14:paraId="67007A03" w14:textId="6D7805AA" w:rsidR="00BC6726" w:rsidRPr="00354723" w:rsidRDefault="00BC6726" w:rsidP="00425158">
                      <w:pPr>
                        <w:rPr>
                          <w:rFonts w:ascii="Roboto" w:hAnsi="Roboto"/>
                          <w:noProof/>
                          <w:lang w:val="it-IT"/>
                        </w:rPr>
                      </w:pPr>
                      <w:r w:rsidRPr="00354723">
                        <w:rPr>
                          <w:rFonts w:ascii="Roboto" w:hAnsi="Roboto"/>
                          <w:lang w:val="it-IT"/>
                        </w:rPr>
                        <w:t>Dulio simbola bobiscum auliba kimpley, singulari roma, capitolae mondo totus denoma feliglio a fraterno, vitara veni, vidi, vincci</w:t>
                      </w:r>
                      <w:r w:rsidRPr="00354723">
                        <w:rPr>
                          <w:rFonts w:ascii="Roboto" w:hAnsi="Roboto"/>
                          <w:noProof/>
                          <w:lang w:val="it-IT"/>
                        </w:rPr>
                        <w:t>.</w:t>
                      </w:r>
                    </w:p>
                    <w:p w14:paraId="4E6088D3" w14:textId="74D9BB3A" w:rsidR="00BC6726" w:rsidRPr="00354723" w:rsidRDefault="00BC6726" w:rsidP="00425158">
                      <w:pPr>
                        <w:rPr>
                          <w:rFonts w:ascii="Roboto" w:hAnsi="Roboto"/>
                          <w:lang w:val="it-IT"/>
                        </w:rPr>
                      </w:pPr>
                      <w:r w:rsidRPr="00354723">
                        <w:rPr>
                          <w:rFonts w:ascii="Roboto" w:hAnsi="Roboto"/>
                          <w:lang w:val="it-IT"/>
                        </w:rPr>
                        <w:t>Lorem ipsum doloribus est collaborator eras et deliberate sumus simple a rescuer filibustrima serum totallibaru rescueraba delito respectobera, deno rescuetarabe totus tuus simio denibera Lorem ipsum doloribus est collaborator eras et deliberate sumus simple a rescuer filibustrima serum totallibaru rescueraba delito respectobera, deno rescuetarabe totus tuus simio denibera Lorem ipsum doloribus est collaborator eras et deliberate sumus simple a rescuer filibustrima serum totallibaru rescueraba delito ipsum doloribus est collaborator eras.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73293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F2AA590" wp14:editId="1B63C6E9">
                <wp:simplePos x="0" y="0"/>
                <wp:positionH relativeFrom="page">
                  <wp:posOffset>2374900</wp:posOffset>
                </wp:positionH>
                <wp:positionV relativeFrom="page">
                  <wp:posOffset>4521200</wp:posOffset>
                </wp:positionV>
                <wp:extent cx="4800600" cy="774700"/>
                <wp:effectExtent l="0" t="0" r="0" b="12700"/>
                <wp:wrapTight wrapText="bothSides">
                  <wp:wrapPolygon edited="0">
                    <wp:start x="0" y="0"/>
                    <wp:lineTo x="0" y="21246"/>
                    <wp:lineTo x="21486" y="21246"/>
                    <wp:lineTo x="21486" y="0"/>
                    <wp:lineTo x="0" y="0"/>
                  </wp:wrapPolygon>
                </wp:wrapTight>
                <wp:docPr id="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774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D959EE3" w14:textId="365F1930" w:rsidR="00BC6726" w:rsidRPr="00354723" w:rsidRDefault="00BC6726" w:rsidP="00505853">
                            <w:pPr>
                              <w:pStyle w:val="Heading1"/>
                              <w:rPr>
                                <w:rFonts w:ascii="Roboto" w:hAnsi="Roboto"/>
                                <w:szCs w:val="28"/>
                              </w:rPr>
                            </w:pPr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Lorem ipsum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doloribus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est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collaborator eras et deliberate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sumus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ipsum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totus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tuus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simio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denibera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Lorem ipsum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doloribus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>est</w:t>
                            </w:r>
                            <w:proofErr w:type="spellEnd"/>
                            <w:r w:rsidRPr="00354723">
                              <w:rPr>
                                <w:rFonts w:ascii="Roboto" w:hAnsi="Roboto"/>
                                <w:szCs w:val="28"/>
                              </w:rPr>
                              <w:t xml:space="preserve"> collaborator eras.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AA590" id="Text Box 5" o:spid="_x0000_s1038" type="#_x0000_t202" style="position:absolute;margin-left:187pt;margin-top:356pt;width:378pt;height:61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" filled="f" stroked="f">
                <v:textbox inset="0,0,0,0">
                  <w:txbxContent>
                    <w:p w14:paraId="2D959EE3" w14:textId="365F1930" w:rsidR="00BC6726" w:rsidRPr="00354723" w:rsidRDefault="00BC6726" w:rsidP="00505853">
                      <w:pPr>
                        <w:pStyle w:val="Heading1"/>
                        <w:rPr>
                          <w:rFonts w:ascii="Roboto" w:hAnsi="Roboto"/>
                          <w:szCs w:val="28"/>
                        </w:rPr>
                      </w:pPr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Lorem ipsum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doloribus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est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collaborator eras et deliberate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sumus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ipsum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totus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tuus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simio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denibera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Lorem ipsum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doloribus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</w:t>
                      </w:r>
                      <w:proofErr w:type="spellStart"/>
                      <w:r w:rsidRPr="00354723">
                        <w:rPr>
                          <w:rFonts w:ascii="Roboto" w:hAnsi="Roboto"/>
                          <w:szCs w:val="28"/>
                        </w:rPr>
                        <w:t>est</w:t>
                      </w:r>
                      <w:proofErr w:type="spellEnd"/>
                      <w:r w:rsidRPr="00354723">
                        <w:rPr>
                          <w:rFonts w:ascii="Roboto" w:hAnsi="Roboto"/>
                          <w:szCs w:val="28"/>
                        </w:rPr>
                        <w:t xml:space="preserve"> collaborator eras.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</w:p>
    <w:sectPr w:rsidR="00505853" w:rsidSect="00F13618">
      <w:headerReference w:type="default" r:id="rId9"/>
      <w:pgSz w:w="12240" w:h="15840"/>
      <w:pgMar w:top="720" w:right="720" w:bottom="720" w:left="720" w:header="288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38B099" w14:textId="77777777" w:rsidR="00D3355F" w:rsidRDefault="00D3355F" w:rsidP="00F13618">
      <w:pPr>
        <w:spacing w:after="0"/>
      </w:pPr>
      <w:r>
        <w:separator/>
      </w:r>
    </w:p>
  </w:endnote>
  <w:endnote w:type="continuationSeparator" w:id="0">
    <w:p w14:paraId="4B87E8D2" w14:textId="77777777" w:rsidR="00D3355F" w:rsidRDefault="00D3355F" w:rsidP="00F1361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KievitOffcPro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884500" w14:textId="77777777" w:rsidR="00D3355F" w:rsidRDefault="00D3355F" w:rsidP="00F13618">
      <w:pPr>
        <w:spacing w:after="0"/>
      </w:pPr>
      <w:r>
        <w:separator/>
      </w:r>
    </w:p>
  </w:footnote>
  <w:footnote w:type="continuationSeparator" w:id="0">
    <w:p w14:paraId="39EF5A77" w14:textId="77777777" w:rsidR="00D3355F" w:rsidRDefault="00D3355F" w:rsidP="00F1361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F4C957" w14:textId="77777777" w:rsidR="00BC6726" w:rsidRDefault="00BC6726">
    <w:pPr>
      <w:pStyle w:val="Header"/>
    </w:pPr>
  </w:p>
  <w:p w14:paraId="65DCF9AD" w14:textId="77777777" w:rsidR="00BC6726" w:rsidRDefault="00BC6726">
    <w:pPr>
      <w:pStyle w:val="Header"/>
    </w:pPr>
    <w:r>
      <w:rPr>
        <w:noProof/>
      </w:rPr>
      <w:drawing>
        <wp:inline distT="0" distB="0" distL="0" distR="0" wp14:anchorId="4D9CE476" wp14:editId="16F570A4">
          <wp:extent cx="3429000" cy="174625"/>
          <wp:effectExtent l="0" t="0" r="0" b="3175"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CR-name-blu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32290" cy="17479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80327E2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90F44EF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8DBCF3F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33A23AA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7C647C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8A34608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3A3C6A70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022CC3A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AA922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EA2EB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FCB2C62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5BA715A"/>
    <w:multiLevelType w:val="hybridMultilevel"/>
    <w:tmpl w:val="3DECFC5E"/>
    <w:lvl w:ilvl="0" w:tplc="3F12DF44">
      <w:start w:val="1"/>
      <w:numFmt w:val="bullet"/>
      <w:pStyle w:val="UCR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OpenInPublishingView" w:val="0"/>
  </w:docVars>
  <w:rsids>
    <w:rsidRoot w:val="00F13618"/>
    <w:rsid w:val="0004118E"/>
    <w:rsid w:val="00070DF1"/>
    <w:rsid w:val="00321607"/>
    <w:rsid w:val="00354723"/>
    <w:rsid w:val="003B2D54"/>
    <w:rsid w:val="00425158"/>
    <w:rsid w:val="00505853"/>
    <w:rsid w:val="00577C2F"/>
    <w:rsid w:val="00601B40"/>
    <w:rsid w:val="006266F2"/>
    <w:rsid w:val="00646DB1"/>
    <w:rsid w:val="006F5E9B"/>
    <w:rsid w:val="007B14CF"/>
    <w:rsid w:val="008003A9"/>
    <w:rsid w:val="00805025"/>
    <w:rsid w:val="00835C3C"/>
    <w:rsid w:val="00866BA6"/>
    <w:rsid w:val="008829FF"/>
    <w:rsid w:val="00943850"/>
    <w:rsid w:val="009765DF"/>
    <w:rsid w:val="00B11ED6"/>
    <w:rsid w:val="00B56F04"/>
    <w:rsid w:val="00BC6726"/>
    <w:rsid w:val="00BD6E7F"/>
    <w:rsid w:val="00C401F5"/>
    <w:rsid w:val="00C73293"/>
    <w:rsid w:val="00D16739"/>
    <w:rsid w:val="00D3355F"/>
    <w:rsid w:val="00D61E53"/>
    <w:rsid w:val="00D77D47"/>
    <w:rsid w:val="00DB1C06"/>
    <w:rsid w:val="00E16ED3"/>
    <w:rsid w:val="00E65F0F"/>
    <w:rsid w:val="00E764B3"/>
    <w:rsid w:val="00F1361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1D8E8F1"/>
  <w15:docId w15:val="{8DA0933A-D209-7C46-838B-0BB5C9D19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5">
    <w:lsdException w:name="heading 6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A1EB8"/>
    <w:rPr>
      <w:color w:val="595959" w:themeColor="text1" w:themeTint="A6"/>
      <w:sz w:val="20"/>
    </w:rPr>
  </w:style>
  <w:style w:type="paragraph" w:styleId="Heading1">
    <w:name w:val="heading 1"/>
    <w:basedOn w:val="Normal"/>
    <w:link w:val="Heading1Char"/>
    <w:uiPriority w:val="9"/>
    <w:qFormat/>
    <w:rsid w:val="00505853"/>
    <w:pPr>
      <w:keepNext/>
      <w:keepLines/>
      <w:spacing w:after="120"/>
      <w:outlineLvl w:val="0"/>
    </w:pPr>
    <w:rPr>
      <w:rFonts w:asciiTheme="majorHAnsi" w:eastAsiaTheme="majorEastAsia" w:hAnsiTheme="majorHAnsi" w:cstheme="majorBidi"/>
      <w:bCs/>
      <w:color w:val="2D6CC0"/>
      <w:sz w:val="28"/>
      <w:szCs w:val="32"/>
    </w:rPr>
  </w:style>
  <w:style w:type="paragraph" w:styleId="Heading2">
    <w:name w:val="heading 2"/>
    <w:basedOn w:val="Normal"/>
    <w:link w:val="Heading2Char"/>
    <w:rsid w:val="00505853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bCs/>
      <w:color w:val="537EB4"/>
      <w:sz w:val="18"/>
      <w:szCs w:val="26"/>
    </w:rPr>
  </w:style>
  <w:style w:type="paragraph" w:styleId="Heading3">
    <w:name w:val="heading 3"/>
    <w:basedOn w:val="Normal"/>
    <w:next w:val="Normal"/>
    <w:link w:val="Heading3Char"/>
    <w:rsid w:val="00425158"/>
    <w:pPr>
      <w:keepNext/>
      <w:keepLines/>
      <w:spacing w:after="0"/>
      <w:outlineLvl w:val="2"/>
    </w:pPr>
    <w:rPr>
      <w:rFonts w:ascii="Arial" w:eastAsiaTheme="majorEastAsia" w:hAnsi="Arial" w:cs="Arial"/>
      <w:bCs/>
      <w:caps/>
      <w:color w:val="2D6CC0"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5853"/>
    <w:rPr>
      <w:rFonts w:asciiTheme="majorHAnsi" w:eastAsiaTheme="majorEastAsia" w:hAnsiTheme="majorHAnsi" w:cstheme="majorBidi"/>
      <w:bCs/>
      <w:color w:val="2D6CC0"/>
      <w:sz w:val="28"/>
      <w:szCs w:val="32"/>
    </w:rPr>
  </w:style>
  <w:style w:type="character" w:customStyle="1" w:styleId="Heading2Char">
    <w:name w:val="Heading 2 Char"/>
    <w:basedOn w:val="DefaultParagraphFont"/>
    <w:link w:val="Heading2"/>
    <w:rsid w:val="00505853"/>
    <w:rPr>
      <w:rFonts w:asciiTheme="majorHAnsi" w:eastAsiaTheme="majorEastAsia" w:hAnsiTheme="majorHAnsi" w:cstheme="majorBidi"/>
      <w:b/>
      <w:bCs/>
      <w:color w:val="537EB4"/>
      <w:sz w:val="18"/>
      <w:szCs w:val="26"/>
    </w:rPr>
  </w:style>
  <w:style w:type="paragraph" w:styleId="Title">
    <w:name w:val="Title"/>
    <w:basedOn w:val="Normal"/>
    <w:next w:val="Normal"/>
    <w:link w:val="TitleChar"/>
    <w:rsid w:val="008829FF"/>
    <w:pPr>
      <w:spacing w:after="0"/>
    </w:pPr>
    <w:rPr>
      <w:rFonts w:ascii="Arial" w:eastAsiaTheme="majorEastAsia" w:hAnsi="Arial" w:cs="Arial"/>
      <w:b/>
      <w:color w:val="FFFFFF" w:themeColor="background1"/>
      <w:sz w:val="72"/>
      <w:szCs w:val="72"/>
    </w:rPr>
  </w:style>
  <w:style w:type="character" w:customStyle="1" w:styleId="TitleChar">
    <w:name w:val="Title Char"/>
    <w:basedOn w:val="DefaultParagraphFont"/>
    <w:link w:val="Title"/>
    <w:rsid w:val="008829FF"/>
    <w:rPr>
      <w:rFonts w:ascii="Arial" w:eastAsiaTheme="majorEastAsia" w:hAnsi="Arial" w:cs="Arial"/>
      <w:b/>
      <w:color w:val="FFFFFF" w:themeColor="background1"/>
      <w:sz w:val="72"/>
      <w:szCs w:val="72"/>
    </w:rPr>
  </w:style>
  <w:style w:type="paragraph" w:styleId="Subtitle">
    <w:name w:val="Subtitle"/>
    <w:basedOn w:val="Normal"/>
    <w:next w:val="Normal"/>
    <w:link w:val="SubtitleChar"/>
    <w:rsid w:val="007A61FD"/>
    <w:pPr>
      <w:numPr>
        <w:ilvl w:val="1"/>
      </w:numPr>
      <w:spacing w:after="0" w:line="600" w:lineRule="exact"/>
    </w:pPr>
    <w:rPr>
      <w:rFonts w:asciiTheme="majorHAnsi" w:eastAsiaTheme="majorEastAsia" w:hAnsiTheme="majorHAnsi" w:cstheme="majorBidi"/>
      <w:iCs/>
      <w:color w:val="8DC03F" w:themeColor="accent1"/>
      <w:sz w:val="54"/>
    </w:rPr>
  </w:style>
  <w:style w:type="character" w:customStyle="1" w:styleId="SubtitleChar">
    <w:name w:val="Subtitle Char"/>
    <w:basedOn w:val="DefaultParagraphFont"/>
    <w:link w:val="Subtitle"/>
    <w:rsid w:val="007A61FD"/>
    <w:rPr>
      <w:rFonts w:asciiTheme="majorHAnsi" w:eastAsiaTheme="majorEastAsia" w:hAnsiTheme="majorHAnsi" w:cstheme="majorBidi"/>
      <w:iCs/>
      <w:color w:val="8DC03F" w:themeColor="accent1"/>
      <w:sz w:val="54"/>
    </w:rPr>
  </w:style>
  <w:style w:type="character" w:customStyle="1" w:styleId="Heading3Char">
    <w:name w:val="Heading 3 Char"/>
    <w:basedOn w:val="DefaultParagraphFont"/>
    <w:link w:val="Heading3"/>
    <w:rsid w:val="00425158"/>
    <w:rPr>
      <w:rFonts w:ascii="Arial" w:eastAsiaTheme="majorEastAsia" w:hAnsi="Arial" w:cs="Arial"/>
      <w:bCs/>
      <w:caps/>
      <w:color w:val="2D6CC0"/>
      <w:sz w:val="16"/>
    </w:rPr>
  </w:style>
  <w:style w:type="paragraph" w:styleId="BlockText">
    <w:name w:val="Block Text"/>
    <w:basedOn w:val="Normal"/>
    <w:rsid w:val="00971C41"/>
    <w:pPr>
      <w:spacing w:after="0"/>
    </w:pPr>
    <w:rPr>
      <w:rFonts w:eastAsiaTheme="minorEastAsia"/>
      <w:b/>
      <w:iCs/>
      <w:color w:val="7F7F7F" w:themeColor="text1" w:themeTint="80"/>
      <w:sz w:val="18"/>
    </w:rPr>
  </w:style>
  <w:style w:type="paragraph" w:customStyle="1" w:styleId="Contact">
    <w:name w:val="Contact"/>
    <w:basedOn w:val="Normal"/>
    <w:qFormat/>
    <w:rsid w:val="00DB4738"/>
    <w:pPr>
      <w:spacing w:after="0"/>
    </w:pPr>
    <w:rPr>
      <w:sz w:val="16"/>
    </w:rPr>
  </w:style>
  <w:style w:type="paragraph" w:styleId="Header">
    <w:name w:val="header"/>
    <w:basedOn w:val="Normal"/>
    <w:link w:val="HeaderChar"/>
    <w:rsid w:val="00F13618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F13618"/>
    <w:rPr>
      <w:color w:val="595959" w:themeColor="text1" w:themeTint="A6"/>
      <w:sz w:val="20"/>
    </w:rPr>
  </w:style>
  <w:style w:type="paragraph" w:styleId="Footer">
    <w:name w:val="footer"/>
    <w:basedOn w:val="Normal"/>
    <w:link w:val="FooterChar"/>
    <w:rsid w:val="00F13618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rsid w:val="00F13618"/>
    <w:rPr>
      <w:color w:val="595959" w:themeColor="text1" w:themeTint="A6"/>
      <w:sz w:val="20"/>
    </w:rPr>
  </w:style>
  <w:style w:type="paragraph" w:styleId="BalloonText">
    <w:name w:val="Balloon Text"/>
    <w:basedOn w:val="Normal"/>
    <w:link w:val="BalloonTextChar"/>
    <w:rsid w:val="00F13618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F13618"/>
    <w:rPr>
      <w:rFonts w:ascii="Lucida Grande" w:hAnsi="Lucida Grande" w:cs="Lucida Grande"/>
      <w:color w:val="595959" w:themeColor="text1" w:themeTint="A6"/>
      <w:sz w:val="18"/>
      <w:szCs w:val="18"/>
    </w:rPr>
  </w:style>
  <w:style w:type="paragraph" w:customStyle="1" w:styleId="PresenterName">
    <w:name w:val="Presenter Name"/>
    <w:qFormat/>
    <w:rsid w:val="00505853"/>
    <w:rPr>
      <w:rFonts w:ascii="Arial" w:eastAsiaTheme="majorEastAsia" w:hAnsi="Arial" w:cstheme="majorBidi"/>
      <w:b/>
      <w:bCs/>
      <w:color w:val="2D6CC0"/>
      <w:sz w:val="28"/>
      <w:szCs w:val="32"/>
    </w:rPr>
  </w:style>
  <w:style w:type="paragraph" w:customStyle="1" w:styleId="LecturerDescription">
    <w:name w:val="Lecturer Description"/>
    <w:basedOn w:val="Heading1"/>
    <w:qFormat/>
    <w:rsid w:val="00505853"/>
    <w:rPr>
      <w:rFonts w:ascii="Arial" w:hAnsi="Arial"/>
      <w:color w:val="7F7F7F" w:themeColor="text1" w:themeTint="80"/>
      <w:sz w:val="24"/>
      <w:szCs w:val="24"/>
    </w:rPr>
  </w:style>
  <w:style w:type="paragraph" w:customStyle="1" w:styleId="LecturerName">
    <w:name w:val="Lecturer Name"/>
    <w:basedOn w:val="Heading1"/>
    <w:qFormat/>
    <w:rsid w:val="00425158"/>
    <w:rPr>
      <w:rFonts w:ascii="Arial" w:hAnsi="Arial" w:cs="Arial"/>
      <w:b/>
    </w:rPr>
  </w:style>
  <w:style w:type="paragraph" w:customStyle="1" w:styleId="DateEvent">
    <w:name w:val="Date Event"/>
    <w:basedOn w:val="Normal"/>
    <w:qFormat/>
    <w:rsid w:val="00425158"/>
    <w:rPr>
      <w:color w:val="7F7F7F" w:themeColor="text1" w:themeTint="80"/>
      <w:sz w:val="30"/>
    </w:rPr>
  </w:style>
  <w:style w:type="paragraph" w:customStyle="1" w:styleId="UCRBody">
    <w:name w:val="UCR Body"/>
    <w:uiPriority w:val="99"/>
    <w:rsid w:val="00425158"/>
    <w:pPr>
      <w:widowControl w:val="0"/>
      <w:autoSpaceDE w:val="0"/>
      <w:autoSpaceDN w:val="0"/>
      <w:adjustRightInd w:val="0"/>
      <w:spacing w:before="90" w:after="0" w:line="320" w:lineRule="atLeast"/>
      <w:textAlignment w:val="center"/>
    </w:pPr>
    <w:rPr>
      <w:rFonts w:ascii="Arial" w:eastAsiaTheme="minorEastAsia" w:hAnsi="Arial" w:cs="KievitOffcPro"/>
      <w:color w:val="404040" w:themeColor="text1" w:themeTint="BF"/>
      <w:sz w:val="20"/>
      <w:lang w:eastAsia="ja-JP"/>
    </w:rPr>
  </w:style>
  <w:style w:type="paragraph" w:customStyle="1" w:styleId="UCRBullet">
    <w:name w:val="UCR Bullet"/>
    <w:basedOn w:val="UCRBody"/>
    <w:rsid w:val="00425158"/>
    <w:pPr>
      <w:numPr>
        <w:numId w:val="12"/>
      </w:numPr>
    </w:pPr>
  </w:style>
  <w:style w:type="paragraph" w:customStyle="1" w:styleId="UCRSeriesName">
    <w:name w:val="UCR Series Name"/>
    <w:qFormat/>
    <w:rsid w:val="00BC6726"/>
    <w:rPr>
      <w:rFonts w:ascii="Arial" w:hAnsi="Arial" w:cs="Arial"/>
      <w:caps/>
      <w:color w:val="FFFFFF" w:themeColor="background1"/>
      <w:sz w:val="32"/>
      <w:szCs w:val="44"/>
    </w:rPr>
  </w:style>
  <w:style w:type="paragraph" w:customStyle="1" w:styleId="SeriesName">
    <w:name w:val="Series Name"/>
    <w:basedOn w:val="Normal"/>
    <w:qFormat/>
    <w:rsid w:val="00BC6726"/>
    <w:rPr>
      <w:rFonts w:ascii="Arial" w:hAnsi="Arial"/>
    </w:rPr>
  </w:style>
  <w:style w:type="paragraph" w:customStyle="1" w:styleId="UCRSeries">
    <w:name w:val="UCR Series"/>
    <w:basedOn w:val="Normal"/>
    <w:qFormat/>
    <w:rsid w:val="00BC6726"/>
    <w:rPr>
      <w:rFonts w:ascii="Arial" w:hAnsi="Arial"/>
      <w:caps/>
      <w:color w:val="FFFFFF" w:themeColor="background1"/>
      <w:sz w:val="32"/>
      <w:szCs w:val="32"/>
    </w:rPr>
  </w:style>
  <w:style w:type="paragraph" w:customStyle="1" w:styleId="Style1">
    <w:name w:val="Style1"/>
    <w:basedOn w:val="Normal"/>
    <w:qFormat/>
    <w:rsid w:val="00BC6726"/>
    <w:rPr>
      <w:rFonts w:ascii="Arial" w:hAnsi="Arial"/>
      <w:caps/>
      <w:color w:val="FFFFFF" w:themeColor="background1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DARTH%20VADER%20II:Applications:Microsoft%20Office%202011:Office:Media:Templates:Publishing%20Layout%20View:Miscellaneous:Data%20Sheet%20Brochure.dotx" TargetMode="External"/></Relationships>
</file>

<file path=word/theme/theme1.xml><?xml version="1.0" encoding="utf-8"?>
<a:theme xmlns:a="http://schemas.openxmlformats.org/drawingml/2006/main" name="Data Sheet Brochure">
  <a:themeElements>
    <a:clrScheme name="Data Sheet Brochure">
      <a:dk1>
        <a:sysClr val="windowText" lastClr="000000"/>
      </a:dk1>
      <a:lt1>
        <a:sysClr val="window" lastClr="FFFFFF"/>
      </a:lt1>
      <a:dk2>
        <a:srgbClr val="333333"/>
      </a:dk2>
      <a:lt2>
        <a:srgbClr val="E6E6E6"/>
      </a:lt2>
      <a:accent1>
        <a:srgbClr val="8DC03F"/>
      </a:accent1>
      <a:accent2>
        <a:srgbClr val="C4DB99"/>
      </a:accent2>
      <a:accent3>
        <a:srgbClr val="AEA9C0"/>
      </a:accent3>
      <a:accent4>
        <a:srgbClr val="484682"/>
      </a:accent4>
      <a:accent5>
        <a:srgbClr val="F99F23"/>
      </a:accent5>
      <a:accent6>
        <a:srgbClr val="BDB9A9"/>
      </a:accent6>
      <a:hlink>
        <a:srgbClr val="B3D56C"/>
      </a:hlink>
      <a:folHlink>
        <a:srgbClr val="BBB8AF"/>
      </a:folHlink>
    </a:clrScheme>
    <a:fontScheme name="Data Sheet Brochure">
      <a:majorFont>
        <a:latin typeface="Corbel"/>
        <a:ea typeface=""/>
        <a:cs typeface=""/>
        <a:font script="Jpan" typeface="メイリオ"/>
      </a:majorFont>
      <a:minorFont>
        <a:latin typeface="Corbel"/>
        <a:ea typeface=""/>
        <a:cs typeface=""/>
        <a:font script="Jpan" typeface="メイリオ"/>
      </a:minorFont>
    </a:fontScheme>
    <a:fmtScheme name="Data Sheet Brochur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50636A-9A8E-4545-8443-B1029F2F3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DARTH%20VADER%20II:Applications:Microsoft%20Office%202011:Office:Media:Templates:Publishing%20Layout%20View:Miscellaneous:Data%20Sheet%20Brochure.dotx</Template>
  <TotalTime>5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 LSS</dc:creator>
  <cp:keywords/>
  <dc:description/>
  <cp:lastModifiedBy>Brad Rowe</cp:lastModifiedBy>
  <cp:revision>5</cp:revision>
  <dcterms:created xsi:type="dcterms:W3CDTF">2018-11-30T22:53:00Z</dcterms:created>
  <dcterms:modified xsi:type="dcterms:W3CDTF">2018-11-30T23:04:00Z</dcterms:modified>
  <cp:category/>
</cp:coreProperties>
</file>